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09259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FESKE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D6B335A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DE76C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C4115E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Steyning, Sussex,</w:t>
      </w:r>
    </w:p>
    <w:p w14:paraId="44DB3C28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299FB1C9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463E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19-56)</w:t>
      </w:r>
    </w:p>
    <w:p w14:paraId="6E742B08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3C8E4" w14:textId="77777777" w:rsidR="00066698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EBDC1" w14:textId="77777777" w:rsidR="00066698" w:rsidRPr="009B1036" w:rsidRDefault="00066698" w:rsidP="00066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4DA7861B" w14:textId="1CA25062" w:rsidR="00BA00AB" w:rsidRPr="0006669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66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F5F29" w14:textId="77777777" w:rsidR="00066698" w:rsidRDefault="00066698" w:rsidP="009139A6">
      <w:r>
        <w:separator/>
      </w:r>
    </w:p>
  </w:endnote>
  <w:endnote w:type="continuationSeparator" w:id="0">
    <w:p w14:paraId="34797B9E" w14:textId="77777777" w:rsidR="00066698" w:rsidRDefault="000666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F75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4F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71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A721" w14:textId="77777777" w:rsidR="00066698" w:rsidRDefault="00066698" w:rsidP="009139A6">
      <w:r>
        <w:separator/>
      </w:r>
    </w:p>
  </w:footnote>
  <w:footnote w:type="continuationSeparator" w:id="0">
    <w:p w14:paraId="7AF793C7" w14:textId="77777777" w:rsidR="00066698" w:rsidRDefault="000666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13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D1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F0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98"/>
    <w:rsid w:val="0006669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8C12B"/>
  <w15:chartTrackingRefBased/>
  <w15:docId w15:val="{0DBCC0D4-A2DA-4661-8495-B1B802B1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666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2022-02-26T20:33:00Z</dcterms:created>
  <dcterms:modified xsi:type="dcterms:W3CDTF">2022-02-26T20:34:00Z</dcterms:modified>
</cp:coreProperties>
</file>